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62B90" w14:textId="0D206B4D" w:rsidR="006B2F86" w:rsidRDefault="002D6D9B" w:rsidP="00E71FC3">
      <w:pPr>
        <w:pStyle w:val="NoSpacing"/>
      </w:pPr>
      <w:r>
        <w:rPr>
          <w:u w:val="single"/>
        </w:rPr>
        <w:t>Thomas JAKSON</w:t>
      </w:r>
      <w:r>
        <w:t xml:space="preserve">    </w:t>
      </w:r>
      <w:proofErr w:type="gramStart"/>
      <w:r>
        <w:t xml:space="preserve">   (</w:t>
      </w:r>
      <w:proofErr w:type="gramEnd"/>
      <w:r>
        <w:t>fl.1506)</w:t>
      </w:r>
    </w:p>
    <w:p w14:paraId="2FC12152" w14:textId="5EA038C3" w:rsidR="002D6D9B" w:rsidRDefault="002D6D9B" w:rsidP="00E71FC3">
      <w:pPr>
        <w:pStyle w:val="NoSpacing"/>
      </w:pPr>
      <w:r>
        <w:t xml:space="preserve">buried in </w:t>
      </w:r>
      <w:proofErr w:type="spellStart"/>
      <w:proofErr w:type="gramStart"/>
      <w:r>
        <w:t>St.Oswald’s</w:t>
      </w:r>
      <w:proofErr w:type="spellEnd"/>
      <w:proofErr w:type="gramEnd"/>
      <w:r>
        <w:t xml:space="preserve">, </w:t>
      </w:r>
      <w:proofErr w:type="spellStart"/>
      <w:r>
        <w:t>Kirkgarth</w:t>
      </w:r>
      <w:proofErr w:type="spellEnd"/>
      <w:r>
        <w:t>.</w:t>
      </w:r>
    </w:p>
    <w:p w14:paraId="43AE6B21" w14:textId="1550A61C" w:rsidR="002D6D9B" w:rsidRDefault="002D6D9B" w:rsidP="00E71FC3">
      <w:pPr>
        <w:pStyle w:val="NoSpacing"/>
      </w:pPr>
    </w:p>
    <w:p w14:paraId="520140D6" w14:textId="15212238" w:rsidR="002D6D9B" w:rsidRDefault="002D6D9B" w:rsidP="00E71FC3">
      <w:pPr>
        <w:pStyle w:val="NoSpacing"/>
      </w:pPr>
    </w:p>
    <w:p w14:paraId="332A74F8" w14:textId="3B082ED4" w:rsidR="002D6D9B" w:rsidRDefault="002D6D9B" w:rsidP="00E71FC3">
      <w:pPr>
        <w:pStyle w:val="NoSpacing"/>
      </w:pPr>
      <w:r>
        <w:t xml:space="preserve"> 9 Jul.1506</w:t>
      </w:r>
      <w:r>
        <w:tab/>
      </w:r>
      <w:r>
        <w:t>He made his Will.   (W.Y.R. p.93)</w:t>
      </w:r>
    </w:p>
    <w:p w14:paraId="43F95441" w14:textId="4F222844" w:rsidR="002D6D9B" w:rsidRDefault="002D6D9B" w:rsidP="00E71FC3">
      <w:pPr>
        <w:pStyle w:val="NoSpacing"/>
      </w:pPr>
    </w:p>
    <w:p w14:paraId="6C6F8CB2" w14:textId="0E757A42" w:rsidR="002D6D9B" w:rsidRDefault="002D6D9B" w:rsidP="00E71FC3">
      <w:pPr>
        <w:pStyle w:val="NoSpacing"/>
      </w:pPr>
    </w:p>
    <w:p w14:paraId="4BDFF78A" w14:textId="45527916" w:rsidR="002D6D9B" w:rsidRPr="002D6D9B" w:rsidRDefault="002D6D9B" w:rsidP="00E71FC3">
      <w:pPr>
        <w:pStyle w:val="NoSpacing"/>
      </w:pPr>
      <w:r>
        <w:t>19 January 2019</w:t>
      </w:r>
      <w:bookmarkStart w:id="0" w:name="_GoBack"/>
      <w:bookmarkEnd w:id="0"/>
    </w:p>
    <w:sectPr w:rsidR="002D6D9B" w:rsidRPr="002D6D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7EFAA" w14:textId="77777777" w:rsidR="002D6D9B" w:rsidRDefault="002D6D9B" w:rsidP="00E71FC3">
      <w:pPr>
        <w:spacing w:after="0" w:line="240" w:lineRule="auto"/>
      </w:pPr>
      <w:r>
        <w:separator/>
      </w:r>
    </w:p>
  </w:endnote>
  <w:endnote w:type="continuationSeparator" w:id="0">
    <w:p w14:paraId="1E5D599A" w14:textId="77777777" w:rsidR="002D6D9B" w:rsidRDefault="002D6D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11F7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D408B" w14:textId="77777777" w:rsidR="002D6D9B" w:rsidRDefault="002D6D9B" w:rsidP="00E71FC3">
      <w:pPr>
        <w:spacing w:after="0" w:line="240" w:lineRule="auto"/>
      </w:pPr>
      <w:r>
        <w:separator/>
      </w:r>
    </w:p>
  </w:footnote>
  <w:footnote w:type="continuationSeparator" w:id="0">
    <w:p w14:paraId="158398D0" w14:textId="77777777" w:rsidR="002D6D9B" w:rsidRDefault="002D6D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D9B"/>
    <w:rsid w:val="001A7C09"/>
    <w:rsid w:val="002D6D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ECD8F"/>
  <w15:chartTrackingRefBased/>
  <w15:docId w15:val="{D1F382BD-87C4-4892-B6FB-AC0CAE463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2019-01-19T21:53:00Z</dcterms:created>
  <dcterms:modified xsi:type="dcterms:W3CDTF">2019-01-19T22:00:00Z</dcterms:modified>
</cp:coreProperties>
</file>